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A702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4C6E02" wp14:editId="392502A4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38CB5F7" w14:textId="3959E237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CF4D89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AB3966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CF4D89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782DB20C" w14:textId="77777777" w:rsidR="00840E00" w:rsidRPr="00535962" w:rsidRDefault="00CF4D89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2C430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C6E02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38CB5F7" w14:textId="3959E237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CF4D89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AB3966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CF4D89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782DB20C" w14:textId="77777777" w:rsidR="00840E00" w:rsidRPr="00535962" w:rsidRDefault="00CF4D89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82C430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BE32518" wp14:editId="3412E98E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08CF7EE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43DEFF" wp14:editId="61CEC6B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3251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08CF7EE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43DEFF" wp14:editId="61CEC6B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496AC46" wp14:editId="335BE268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09759D" wp14:editId="70F1ECF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266F1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9759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031266F1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BCCE0B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1C8CE9" wp14:editId="3E567D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67EC2" w14:textId="77777777" w:rsidR="002E1412" w:rsidRPr="002E1412" w:rsidRDefault="00CF4D8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C8CE9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3C67EC2" w14:textId="77777777" w:rsidR="002E1412" w:rsidRPr="002E1412" w:rsidRDefault="00CF4D8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21C2BB" wp14:editId="05382CF8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5F7AE4" w14:textId="77777777" w:rsidR="0026335F" w:rsidRPr="0026335F" w:rsidRDefault="00CF4D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1C2BB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095F7AE4" w14:textId="77777777" w:rsidR="0026335F" w:rsidRPr="0026335F" w:rsidRDefault="00CF4D8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395F6D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21DFF0" wp14:editId="4998DCB8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7C375" w14:textId="77777777" w:rsidR="00F7443C" w:rsidRPr="004767CC" w:rsidRDefault="00CF4D8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1DFF0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4E97C375" w14:textId="77777777" w:rsidR="00F7443C" w:rsidRPr="004767CC" w:rsidRDefault="00CF4D8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8585337" wp14:editId="3F7D2CB0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9320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85337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3699320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A0EB3DC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116E1E7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E532BC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4D82BA5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0F082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FB85D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451EB518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5EF7B831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6062161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F5D4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AF0DC7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5478D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750AD0D7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AFAB44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EE3D2E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BEA240E" w14:textId="77777777" w:rsidTr="00822B7A">
        <w:trPr>
          <w:trHeight w:val="229"/>
          <w:jc w:val="center"/>
        </w:trPr>
        <w:tc>
          <w:tcPr>
            <w:tcW w:w="0" w:type="auto"/>
          </w:tcPr>
          <w:p w14:paraId="461637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D4900A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ABA2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775E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79A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A58BA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8E7C8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EFC9B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CE92FD4" w14:textId="77777777" w:rsidTr="00822B7A">
        <w:trPr>
          <w:trHeight w:val="211"/>
          <w:jc w:val="center"/>
        </w:trPr>
        <w:tc>
          <w:tcPr>
            <w:tcW w:w="0" w:type="auto"/>
          </w:tcPr>
          <w:p w14:paraId="407627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FD12B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68910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34F2E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FA597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C39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3448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0C83D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953E747" w14:textId="77777777" w:rsidTr="00822B7A">
        <w:trPr>
          <w:trHeight w:val="229"/>
          <w:jc w:val="center"/>
        </w:trPr>
        <w:tc>
          <w:tcPr>
            <w:tcW w:w="0" w:type="auto"/>
          </w:tcPr>
          <w:p w14:paraId="28DCA6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FC431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FA77C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6B0F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135C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7D708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F6093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155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8024E7" w14:textId="77777777" w:rsidTr="00822B7A">
        <w:trPr>
          <w:trHeight w:val="229"/>
          <w:jc w:val="center"/>
        </w:trPr>
        <w:tc>
          <w:tcPr>
            <w:tcW w:w="0" w:type="auto"/>
          </w:tcPr>
          <w:p w14:paraId="02DC86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1302C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1F6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02E7F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2E542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2E5D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CA4C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EDEB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75222D" w14:textId="77777777" w:rsidTr="00822B7A">
        <w:trPr>
          <w:trHeight w:val="229"/>
          <w:jc w:val="center"/>
        </w:trPr>
        <w:tc>
          <w:tcPr>
            <w:tcW w:w="0" w:type="auto"/>
          </w:tcPr>
          <w:p w14:paraId="2D14BB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F60D1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47A0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EE90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93726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C259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F6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A783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DAAFE7D" w14:textId="77777777" w:rsidTr="00822B7A">
        <w:trPr>
          <w:trHeight w:val="229"/>
          <w:jc w:val="center"/>
        </w:trPr>
        <w:tc>
          <w:tcPr>
            <w:tcW w:w="0" w:type="auto"/>
          </w:tcPr>
          <w:p w14:paraId="4FAD0D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3CEFFD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E788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66E20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EB40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2713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31867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A4615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4D6DE0F" w14:textId="77777777" w:rsidTr="00822B7A">
        <w:trPr>
          <w:trHeight w:val="229"/>
          <w:jc w:val="center"/>
        </w:trPr>
        <w:tc>
          <w:tcPr>
            <w:tcW w:w="0" w:type="auto"/>
          </w:tcPr>
          <w:p w14:paraId="33F1ED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1E39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87F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096C3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2E670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72E0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0B56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CF317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927A4D3" w14:textId="77777777" w:rsidTr="00822B7A">
        <w:trPr>
          <w:trHeight w:val="211"/>
          <w:jc w:val="center"/>
        </w:trPr>
        <w:tc>
          <w:tcPr>
            <w:tcW w:w="0" w:type="auto"/>
          </w:tcPr>
          <w:p w14:paraId="3211AC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018C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58312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05943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900A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FE739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7FD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5DAE2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F0E2274" w14:textId="77777777" w:rsidTr="00822B7A">
        <w:trPr>
          <w:trHeight w:val="229"/>
          <w:jc w:val="center"/>
        </w:trPr>
        <w:tc>
          <w:tcPr>
            <w:tcW w:w="0" w:type="auto"/>
          </w:tcPr>
          <w:p w14:paraId="50EADC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D2401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6E5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7D58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C84D8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5292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FC17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11CD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5D28AF" w14:textId="77777777" w:rsidTr="00822B7A">
        <w:trPr>
          <w:trHeight w:val="229"/>
          <w:jc w:val="center"/>
        </w:trPr>
        <w:tc>
          <w:tcPr>
            <w:tcW w:w="0" w:type="auto"/>
          </w:tcPr>
          <w:p w14:paraId="7C4C73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BF28B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2E28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0083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9CE11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17463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1DD6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B6DD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2EE949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5C76EF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EF83121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281721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1B02B18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6235D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FB8DEE9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2162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3A0E1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23D8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567666" wp14:editId="0108DC0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AFBED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5676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AAFBED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EDE27E" wp14:editId="0016CF79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417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018ED5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BEDE27E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80417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018ED5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E2F846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6220FC8" wp14:editId="63C40F5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FF6BF14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80D388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2F42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DA5B4A1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743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3966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CF4D89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82B4148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B3DF7377-2501-4D2E-A922-1E7F85DF39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22C8D-09A5-423B-98B5-7A89B86A6847}"/>
</file>

<file path=customXml/itemProps3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B4CE0A-7559-40D2-A37C-35A455874F1B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d0ed0c3-5985-4eca-a33b-383541a093dd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9</cp:revision>
  <cp:lastPrinted>2011-03-04T19:05:00Z</cp:lastPrinted>
  <dcterms:created xsi:type="dcterms:W3CDTF">2014-01-02T13:42:00Z</dcterms:created>
  <dcterms:modified xsi:type="dcterms:W3CDTF">2022-08-26T15:48:00Z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